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4E80F" w14:textId="2E7994C8" w:rsidR="006B2F86" w:rsidRDefault="00767365" w:rsidP="00E71FC3">
      <w:pPr>
        <w:pStyle w:val="NoSpacing"/>
      </w:pPr>
      <w:r>
        <w:rPr>
          <w:u w:val="single"/>
        </w:rPr>
        <w:t>William WESTON</w:t>
      </w:r>
      <w:r>
        <w:t xml:space="preserve">       (fl.1470)</w:t>
      </w:r>
    </w:p>
    <w:p w14:paraId="094D7D19" w14:textId="5235AF29" w:rsidR="00767365" w:rsidRDefault="00767365" w:rsidP="00E71FC3">
      <w:pPr>
        <w:pStyle w:val="NoSpacing"/>
      </w:pPr>
      <w:r>
        <w:t>of Bramley, Surrey.</w:t>
      </w:r>
    </w:p>
    <w:p w14:paraId="708DA7D6" w14:textId="056CA4D2" w:rsidR="00767365" w:rsidRDefault="00767365" w:rsidP="00E71FC3">
      <w:pPr>
        <w:pStyle w:val="NoSpacing"/>
      </w:pPr>
    </w:p>
    <w:p w14:paraId="33FBCB4E" w14:textId="5DB33FF5" w:rsidR="00767365" w:rsidRDefault="00767365" w:rsidP="00E71FC3">
      <w:pPr>
        <w:pStyle w:val="NoSpacing"/>
      </w:pPr>
    </w:p>
    <w:p w14:paraId="40A984ED" w14:textId="19641DC1" w:rsidR="00767365" w:rsidRDefault="00767365" w:rsidP="00E71FC3">
      <w:pPr>
        <w:pStyle w:val="NoSpacing"/>
      </w:pPr>
      <w:r>
        <w:t xml:space="preserve">His sister, </w:t>
      </w:r>
      <w:proofErr w:type="spellStart"/>
      <w:r>
        <w:t>Margart</w:t>
      </w:r>
      <w:proofErr w:type="spellEnd"/>
      <w:r>
        <w:t xml:space="preserve">(q.v.) = John </w:t>
      </w:r>
      <w:proofErr w:type="spellStart"/>
      <w:r>
        <w:t>Apsley</w:t>
      </w:r>
      <w:proofErr w:type="spellEnd"/>
      <w:r>
        <w:t xml:space="preserve"> of Surrey(q.v.).   (H.P. p.16)</w:t>
      </w:r>
    </w:p>
    <w:p w14:paraId="30D63D6C" w14:textId="25FF1694" w:rsidR="00767365" w:rsidRDefault="00767365" w:rsidP="00E71FC3">
      <w:pPr>
        <w:pStyle w:val="NoSpacing"/>
      </w:pPr>
    </w:p>
    <w:p w14:paraId="4611E409" w14:textId="376616EB" w:rsidR="00767365" w:rsidRDefault="00767365" w:rsidP="00E71FC3">
      <w:pPr>
        <w:pStyle w:val="NoSpacing"/>
      </w:pPr>
    </w:p>
    <w:p w14:paraId="628A138E" w14:textId="1FCC3740" w:rsidR="00767365" w:rsidRPr="00767365" w:rsidRDefault="00767365" w:rsidP="00E71FC3">
      <w:pPr>
        <w:pStyle w:val="NoSpacing"/>
      </w:pPr>
      <w:r>
        <w:t>15 July 2019</w:t>
      </w:r>
      <w:bookmarkStart w:id="0" w:name="_GoBack"/>
      <w:bookmarkEnd w:id="0"/>
    </w:p>
    <w:sectPr w:rsidR="00767365" w:rsidRPr="007673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096B5" w14:textId="77777777" w:rsidR="00767365" w:rsidRDefault="00767365" w:rsidP="00E71FC3">
      <w:pPr>
        <w:spacing w:after="0" w:line="240" w:lineRule="auto"/>
      </w:pPr>
      <w:r>
        <w:separator/>
      </w:r>
    </w:p>
  </w:endnote>
  <w:endnote w:type="continuationSeparator" w:id="0">
    <w:p w14:paraId="09D44F2F" w14:textId="77777777" w:rsidR="00767365" w:rsidRDefault="007673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A36C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75D64" w14:textId="77777777" w:rsidR="00767365" w:rsidRDefault="00767365" w:rsidP="00E71FC3">
      <w:pPr>
        <w:spacing w:after="0" w:line="240" w:lineRule="auto"/>
      </w:pPr>
      <w:r>
        <w:separator/>
      </w:r>
    </w:p>
  </w:footnote>
  <w:footnote w:type="continuationSeparator" w:id="0">
    <w:p w14:paraId="121C0FD0" w14:textId="77777777" w:rsidR="00767365" w:rsidRDefault="007673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365"/>
    <w:rsid w:val="001A7C09"/>
    <w:rsid w:val="00577BD5"/>
    <w:rsid w:val="00656CBA"/>
    <w:rsid w:val="006A1F77"/>
    <w:rsid w:val="00733BE7"/>
    <w:rsid w:val="0076736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05E40"/>
  <w15:chartTrackingRefBased/>
  <w15:docId w15:val="{B2D49D85-9FAF-48B3-A264-28471B18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2019-07-15T21:13:00Z</dcterms:created>
  <dcterms:modified xsi:type="dcterms:W3CDTF">2019-07-15T21:15:00Z</dcterms:modified>
</cp:coreProperties>
</file>